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7875B6" w:rsidP="00681581">
      <w:pPr>
        <w:pStyle w:val="ODOT1BodyStyle"/>
      </w:pPr>
      <w:r>
        <w:t>August 1</w:t>
      </w:r>
      <w:r w:rsidR="00FF18F5">
        <w:t>1</w:t>
      </w:r>
      <w:r w:rsidR="00814D77">
        <w:t>, 2021</w:t>
      </w:r>
    </w:p>
    <w:p w:rsidR="00681581" w:rsidRDefault="00681581" w:rsidP="00681581">
      <w:pPr>
        <w:pStyle w:val="ODOT1BodyStyle"/>
      </w:pPr>
    </w:p>
    <w:p w:rsidR="00681581" w:rsidRDefault="00FD6E09" w:rsidP="00681581">
      <w:pPr>
        <w:pStyle w:val="ODOT1BodyStyle"/>
      </w:pPr>
      <w:r>
        <w:t>Allen Neal Bennett</w:t>
      </w:r>
      <w:bookmarkStart w:id="0" w:name="_GoBack"/>
      <w:bookmarkEnd w:id="0"/>
    </w:p>
    <w:p w:rsidR="00755752" w:rsidRDefault="00F51D5F" w:rsidP="00681581">
      <w:pPr>
        <w:pStyle w:val="ODOT1BodyStyle"/>
      </w:pPr>
      <w:r>
        <w:t>243 Eckhart Rd.</w:t>
      </w:r>
    </w:p>
    <w:p w:rsidR="008F5340" w:rsidRDefault="00FF18F5"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FF18F5">
        <w:t>335</w:t>
      </w:r>
      <w:r>
        <w:t xml:space="preserve">, Section </w:t>
      </w:r>
      <w:r w:rsidR="00FF18F5">
        <w:t>12.03</w:t>
      </w:r>
    </w:p>
    <w:p w:rsidR="00681581" w:rsidRDefault="00681581" w:rsidP="00681581">
      <w:pPr>
        <w:pStyle w:val="ODOT1BodyStyle"/>
      </w:pPr>
      <w:r>
        <w:tab/>
      </w:r>
      <w:r w:rsidR="00FF18F5">
        <w:t>Scioto</w:t>
      </w:r>
      <w:r w:rsidR="007875B6">
        <w:t xml:space="preserve">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FF18F5">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6A9" w:rsidRDefault="00C956A9" w:rsidP="003E267F">
      <w:pPr>
        <w:spacing w:after="0" w:line="240" w:lineRule="auto"/>
      </w:pPr>
      <w:r>
        <w:separator/>
      </w:r>
    </w:p>
  </w:endnote>
  <w:endnote w:type="continuationSeparator" w:id="0">
    <w:p w:rsidR="00C956A9" w:rsidRDefault="00C956A9"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6A9" w:rsidRDefault="00C956A9" w:rsidP="003E267F">
      <w:pPr>
        <w:spacing w:after="0" w:line="240" w:lineRule="auto"/>
      </w:pPr>
      <w:r>
        <w:separator/>
      </w:r>
    </w:p>
  </w:footnote>
  <w:footnote w:type="continuationSeparator" w:id="0">
    <w:p w:rsidR="00C956A9" w:rsidRDefault="00C956A9"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17"/>
    <w:rsid w:val="000170C7"/>
    <w:rsid w:val="00022E80"/>
    <w:rsid w:val="00047C90"/>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168E4"/>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875B6"/>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9C66B6"/>
    <w:rsid w:val="00A27498"/>
    <w:rsid w:val="00A35792"/>
    <w:rsid w:val="00A364F0"/>
    <w:rsid w:val="00A420B3"/>
    <w:rsid w:val="00A75465"/>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5F2"/>
    <w:rsid w:val="00C227AE"/>
    <w:rsid w:val="00C31DC4"/>
    <w:rsid w:val="00C40220"/>
    <w:rsid w:val="00C437CE"/>
    <w:rsid w:val="00C47F52"/>
    <w:rsid w:val="00C50223"/>
    <w:rsid w:val="00C574EF"/>
    <w:rsid w:val="00C641BD"/>
    <w:rsid w:val="00C7523E"/>
    <w:rsid w:val="00C956A9"/>
    <w:rsid w:val="00C9614D"/>
    <w:rsid w:val="00D37E1D"/>
    <w:rsid w:val="00D8068F"/>
    <w:rsid w:val="00D90667"/>
    <w:rsid w:val="00D95160"/>
    <w:rsid w:val="00DA007B"/>
    <w:rsid w:val="00DC304C"/>
    <w:rsid w:val="00DD1331"/>
    <w:rsid w:val="00DF097E"/>
    <w:rsid w:val="00E229AD"/>
    <w:rsid w:val="00E507DC"/>
    <w:rsid w:val="00E72397"/>
    <w:rsid w:val="00E979D5"/>
    <w:rsid w:val="00EB16B4"/>
    <w:rsid w:val="00EB2C0A"/>
    <w:rsid w:val="00EB4799"/>
    <w:rsid w:val="00EE1CB9"/>
    <w:rsid w:val="00F1608A"/>
    <w:rsid w:val="00F27CDB"/>
    <w:rsid w:val="00F338EB"/>
    <w:rsid w:val="00F427B7"/>
    <w:rsid w:val="00F51D5F"/>
    <w:rsid w:val="00F84D3A"/>
    <w:rsid w:val="00F8712A"/>
    <w:rsid w:val="00FA10B4"/>
    <w:rsid w:val="00FB55AD"/>
    <w:rsid w:val="00FC2F16"/>
    <w:rsid w:val="00FD0A84"/>
    <w:rsid w:val="00FD44D2"/>
    <w:rsid w:val="00FD6E09"/>
    <w:rsid w:val="00FF18F5"/>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2F97B"/>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10</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9</cp:revision>
  <cp:lastPrinted>2021-07-20T14:53:00Z</cp:lastPrinted>
  <dcterms:created xsi:type="dcterms:W3CDTF">2021-08-06T12:47:00Z</dcterms:created>
  <dcterms:modified xsi:type="dcterms:W3CDTF">2021-08-09T13:28:00Z</dcterms:modified>
</cp:coreProperties>
</file>